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B8C" w:rsidRDefault="00FB7B8C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FB7B8C" w:rsidRPr="00237778" w:rsidRDefault="00FB7B8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FB7B8C" w:rsidRPr="00237778" w:rsidRDefault="00FB7B8C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FB7B8C" w:rsidRPr="004B444B" w:rsidRDefault="00FB7B8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FB7B8C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FB7B8C" w:rsidRPr="004B444B" w:rsidRDefault="00FB7B8C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FB7B8C" w:rsidRDefault="00FB7B8C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FB7B8C" w:rsidRPr="00E61551" w:rsidRDefault="00FB7B8C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FB7B8C" w:rsidRPr="0060755A" w:rsidRDefault="00FB7B8C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color w:val="auto"/>
          <w:lang w:eastAsia="pl-PL"/>
        </w:rPr>
      </w:pPr>
      <w:r w:rsidRPr="0060755A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60755A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32"/>
          <w:szCs w:val="32"/>
        </w:rPr>
        <w:t>Budowa sieci wodociągowej w ul. Zjazdowej w Henrykowie</w:t>
      </w:r>
      <w:r w:rsidRPr="0060755A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60755A">
        <w:rPr>
          <w:i/>
          <w:color w:val="auto"/>
          <w:sz w:val="28"/>
          <w:szCs w:val="28"/>
          <w:lang w:eastAsia="pl-PL"/>
        </w:rPr>
        <w:t>,</w:t>
      </w:r>
      <w:r w:rsidRPr="0060755A">
        <w:rPr>
          <w:i/>
          <w:color w:val="auto"/>
          <w:lang w:eastAsia="pl-PL"/>
        </w:rPr>
        <w:t xml:space="preserve"> </w:t>
      </w:r>
    </w:p>
    <w:p w:rsidR="00FB7B8C" w:rsidRPr="00275863" w:rsidRDefault="00FB7B8C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FB7B8C" w:rsidRPr="00237778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FB7B8C" w:rsidRPr="00237778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FB7B8C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FB7B8C" w:rsidRPr="00237778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FB7B8C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FB7B8C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FB7B8C" w:rsidRPr="00237778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FB7B8C" w:rsidRPr="00237778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B7B8C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FB7B8C" w:rsidRPr="00237778" w:rsidRDefault="00FB7B8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FB7B8C" w:rsidRPr="008D42BC" w:rsidRDefault="00FB7B8C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B7B8C" w:rsidRPr="008D42BC" w:rsidRDefault="00FB7B8C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FB7B8C" w:rsidRPr="002E4FFE" w:rsidRDefault="00FB7B8C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FB7B8C" w:rsidRPr="00237778" w:rsidRDefault="00FB7B8C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FB7B8C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B8C" w:rsidRDefault="00FB7B8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FB7B8C" w:rsidRDefault="00FB7B8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B8C" w:rsidRDefault="00FB7B8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FB7B8C" w:rsidRDefault="00FB7B8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B8C" w:rsidRPr="00237778" w:rsidRDefault="00FB7B8C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FS.271.17.2022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4D6A"/>
    <w:rsid w:val="00024238"/>
    <w:rsid w:val="00035EEB"/>
    <w:rsid w:val="000412AE"/>
    <w:rsid w:val="00051374"/>
    <w:rsid w:val="000717A6"/>
    <w:rsid w:val="000814B1"/>
    <w:rsid w:val="000837AD"/>
    <w:rsid w:val="00097E55"/>
    <w:rsid w:val="000B4B39"/>
    <w:rsid w:val="000C4FA2"/>
    <w:rsid w:val="000C5B3F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56DA6"/>
    <w:rsid w:val="00267068"/>
    <w:rsid w:val="00275863"/>
    <w:rsid w:val="002E4FFE"/>
    <w:rsid w:val="003235FF"/>
    <w:rsid w:val="003463E2"/>
    <w:rsid w:val="003804A4"/>
    <w:rsid w:val="003B7CB8"/>
    <w:rsid w:val="003E49F3"/>
    <w:rsid w:val="003F71B6"/>
    <w:rsid w:val="003F76F3"/>
    <w:rsid w:val="004068F5"/>
    <w:rsid w:val="004174AF"/>
    <w:rsid w:val="00424EDE"/>
    <w:rsid w:val="00441799"/>
    <w:rsid w:val="00450389"/>
    <w:rsid w:val="004634D9"/>
    <w:rsid w:val="00466707"/>
    <w:rsid w:val="00490207"/>
    <w:rsid w:val="004907FB"/>
    <w:rsid w:val="004925E9"/>
    <w:rsid w:val="004B444B"/>
    <w:rsid w:val="004D643A"/>
    <w:rsid w:val="004E32E9"/>
    <w:rsid w:val="00512100"/>
    <w:rsid w:val="00536957"/>
    <w:rsid w:val="005462DA"/>
    <w:rsid w:val="005670FC"/>
    <w:rsid w:val="005842C5"/>
    <w:rsid w:val="005B26CE"/>
    <w:rsid w:val="005B2AEE"/>
    <w:rsid w:val="005B3600"/>
    <w:rsid w:val="005D1B38"/>
    <w:rsid w:val="005F015E"/>
    <w:rsid w:val="005F2313"/>
    <w:rsid w:val="006033E5"/>
    <w:rsid w:val="0060755A"/>
    <w:rsid w:val="00616D96"/>
    <w:rsid w:val="00681A87"/>
    <w:rsid w:val="00696AF6"/>
    <w:rsid w:val="006A0AA4"/>
    <w:rsid w:val="006B5CAA"/>
    <w:rsid w:val="006C5200"/>
    <w:rsid w:val="006C6443"/>
    <w:rsid w:val="00717A9D"/>
    <w:rsid w:val="00730FBB"/>
    <w:rsid w:val="00733565"/>
    <w:rsid w:val="00752018"/>
    <w:rsid w:val="00763E00"/>
    <w:rsid w:val="007714C0"/>
    <w:rsid w:val="00785FBE"/>
    <w:rsid w:val="007A6AEB"/>
    <w:rsid w:val="007A7A5A"/>
    <w:rsid w:val="007C184A"/>
    <w:rsid w:val="007D0020"/>
    <w:rsid w:val="007E2EA2"/>
    <w:rsid w:val="007F057E"/>
    <w:rsid w:val="00817F8E"/>
    <w:rsid w:val="00820C2C"/>
    <w:rsid w:val="008304DC"/>
    <w:rsid w:val="008554A8"/>
    <w:rsid w:val="0086602B"/>
    <w:rsid w:val="00891F63"/>
    <w:rsid w:val="008B6645"/>
    <w:rsid w:val="008D36D8"/>
    <w:rsid w:val="008D42BC"/>
    <w:rsid w:val="009156EB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0094A"/>
    <w:rsid w:val="00B15D03"/>
    <w:rsid w:val="00B1658C"/>
    <w:rsid w:val="00B348C6"/>
    <w:rsid w:val="00B36A81"/>
    <w:rsid w:val="00B672DE"/>
    <w:rsid w:val="00BA5965"/>
    <w:rsid w:val="00BA791E"/>
    <w:rsid w:val="00BE67AD"/>
    <w:rsid w:val="00C32C36"/>
    <w:rsid w:val="00C555CE"/>
    <w:rsid w:val="00C55DF0"/>
    <w:rsid w:val="00C72A5B"/>
    <w:rsid w:val="00C96EA7"/>
    <w:rsid w:val="00CE2A93"/>
    <w:rsid w:val="00D01B6F"/>
    <w:rsid w:val="00D03876"/>
    <w:rsid w:val="00D3527B"/>
    <w:rsid w:val="00DB5D99"/>
    <w:rsid w:val="00DC23D5"/>
    <w:rsid w:val="00DC406B"/>
    <w:rsid w:val="00DC5AFB"/>
    <w:rsid w:val="00DD72A5"/>
    <w:rsid w:val="00DE5FE5"/>
    <w:rsid w:val="00DE6BBB"/>
    <w:rsid w:val="00DF3459"/>
    <w:rsid w:val="00E37314"/>
    <w:rsid w:val="00E53D20"/>
    <w:rsid w:val="00E61551"/>
    <w:rsid w:val="00E93D27"/>
    <w:rsid w:val="00E97E59"/>
    <w:rsid w:val="00EA4A1B"/>
    <w:rsid w:val="00EE5462"/>
    <w:rsid w:val="00EF6470"/>
    <w:rsid w:val="00F10FE1"/>
    <w:rsid w:val="00F12253"/>
    <w:rsid w:val="00F15A9B"/>
    <w:rsid w:val="00F23142"/>
    <w:rsid w:val="00F265D0"/>
    <w:rsid w:val="00F37EC7"/>
    <w:rsid w:val="00F620EF"/>
    <w:rsid w:val="00F727A3"/>
    <w:rsid w:val="00F74CB5"/>
    <w:rsid w:val="00F762BD"/>
    <w:rsid w:val="00FB7B8C"/>
    <w:rsid w:val="00FC1CF1"/>
    <w:rsid w:val="00FE1FA9"/>
    <w:rsid w:val="00FF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23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154</Words>
  <Characters>926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30</cp:revision>
  <dcterms:created xsi:type="dcterms:W3CDTF">2021-04-20T12:41:00Z</dcterms:created>
  <dcterms:modified xsi:type="dcterms:W3CDTF">2022-11-08T13:59:00Z</dcterms:modified>
</cp:coreProperties>
</file>